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Pr="003B7D80" w:rsidRDefault="00842C48" w:rsidP="003B7D80">
      <w:pPr>
        <w:pStyle w:val="Titre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E510D7"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112A58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14227F" w:rsidRDefault="00EC5977" w:rsidP="00EC5977">
      <w:pPr>
        <w:jc w:val="center"/>
        <w:rPr>
          <w:b/>
          <w:bCs/>
          <w:sz w:val="16"/>
          <w:szCs w:val="16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BC44CC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BC44CC" w:rsidRPr="00BC44CC">
        <w:rPr>
          <w:rFonts w:eastAsia="SimSun"/>
          <w:sz w:val="28"/>
          <w:szCs w:val="28"/>
          <w:lang w:val="fr-FR" w:eastAsia="zh-CN"/>
        </w:rPr>
        <w:t>S</w:t>
      </w:r>
      <w:r w:rsidR="0061431D" w:rsidRPr="00BC44CC">
        <w:rPr>
          <w:rFonts w:eastAsia="SimSun"/>
          <w:sz w:val="28"/>
          <w:szCs w:val="28"/>
          <w:lang w:val="fr-FR" w:eastAsia="zh-CN"/>
        </w:rPr>
        <w:t xml:space="preserve">ystèmes d’Informations Avancés 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E97582" w:rsidRPr="00E97582" w:rsidRDefault="0061431D" w:rsidP="00E97582">
      <w:pPr>
        <w:ind w:left="131" w:firstLine="720"/>
        <w:jc w:val="center"/>
        <w:rPr>
          <w:rFonts w:eastAsia="SimSun"/>
          <w:b/>
          <w:bCs/>
          <w:sz w:val="32"/>
          <w:szCs w:val="32"/>
          <w:lang w:val="fr-FR" w:eastAsia="zh-CN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="0014227F" w:rsidRPr="00D50289">
        <w:rPr>
          <w:rFonts w:eastAsia="SimSun"/>
          <w:sz w:val="32"/>
          <w:szCs w:val="32"/>
          <w:lang w:val="fr-FR" w:eastAsia="zh-CN"/>
        </w:rPr>
        <w:t>:</w:t>
      </w:r>
      <w:r w:rsidR="0014227F">
        <w:rPr>
          <w:rFonts w:eastAsia="SimSun"/>
          <w:sz w:val="32"/>
          <w:szCs w:val="32"/>
          <w:lang w:val="fr-FR" w:eastAsia="zh-CN"/>
        </w:rPr>
        <w:t xml:space="preserve"> </w:t>
      </w:r>
      <w:r w:rsidR="003B7D80">
        <w:rPr>
          <w:rFonts w:eastAsia="SimSun"/>
          <w:sz w:val="32"/>
          <w:szCs w:val="32"/>
          <w:lang w:val="fr-FR" w:eastAsia="zh-CN"/>
        </w:rPr>
        <w:t>.............</w:t>
      </w:r>
      <w:r w:rsidR="0014227F" w:rsidRPr="003B7D80">
        <w:rPr>
          <w:rFonts w:eastAsia="SimSun"/>
          <w:sz w:val="32"/>
          <w:szCs w:val="32"/>
          <w:lang w:val="fr-FR" w:eastAsia="zh-CN"/>
        </w:rPr>
        <w:t>SAHRAOUI</w:t>
      </w:r>
      <w:r w:rsidR="00E97582" w:rsidRPr="003B7D80">
        <w:rPr>
          <w:rFonts w:eastAsia="SimSun"/>
          <w:sz w:val="32"/>
          <w:szCs w:val="32"/>
          <w:lang w:val="fr-FR" w:eastAsia="zh-CN"/>
        </w:rPr>
        <w:t xml:space="preserve"> Safia</w:t>
      </w:r>
      <w:r w:rsidR="003B7D80">
        <w:rPr>
          <w:rFonts w:eastAsia="SimSun"/>
          <w:sz w:val="32"/>
          <w:szCs w:val="32"/>
          <w:lang w:val="fr-FR" w:eastAsia="zh-CN"/>
        </w:rPr>
        <w:t>..................</w:t>
      </w:r>
    </w:p>
    <w:p w:rsidR="00E97582" w:rsidRPr="0014227F" w:rsidRDefault="00E97582" w:rsidP="0014227F">
      <w:pPr>
        <w:ind w:left="131" w:firstLine="720"/>
        <w:jc w:val="center"/>
        <w:rPr>
          <w:rFonts w:eastAsia="SimSun"/>
          <w:b/>
          <w:bCs/>
          <w:sz w:val="20"/>
          <w:szCs w:val="20"/>
          <w:lang w:val="fr-FR" w:eastAsia="zh-CN"/>
        </w:rPr>
      </w:pPr>
      <w:r w:rsidRPr="00E97582">
        <w:rPr>
          <w:rFonts w:eastAsia="SimSun"/>
          <w:b/>
          <w:bCs/>
          <w:sz w:val="32"/>
          <w:szCs w:val="32"/>
          <w:lang w:val="fr-FR" w:eastAsia="zh-CN"/>
        </w:rPr>
        <w:t xml:space="preserve">       </w:t>
      </w: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3B7D80" w:rsidTr="00E97582">
        <w:trPr>
          <w:trHeight w:val="1967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E97582" w:rsidP="00E97582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Identification de la langue et catégorisation thématique de textes d’un corpus multilingue en utilisant les réseaux de neurones artificiels RNA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E9758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="00E97582">
        <w:rPr>
          <w:b/>
          <w:bCs/>
          <w:sz w:val="32"/>
          <w:szCs w:val="32"/>
          <w:lang w:val="fr-FR" w:bidi="ar-DZ"/>
        </w:rPr>
        <w:t xml:space="preserve">           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F8539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Nom et prénom Enseignant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E97582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KADRI Said   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14227F" w:rsidRDefault="0014227F" w:rsidP="00E97582">
      <w:pPr>
        <w:jc w:val="center"/>
        <w:rPr>
          <w:b/>
          <w:bCs/>
          <w:sz w:val="36"/>
          <w:szCs w:val="36"/>
          <w:lang w:val="fr-FR" w:bidi="ar-DZ"/>
        </w:rPr>
      </w:pPr>
    </w:p>
    <w:p w:rsidR="00B1297C" w:rsidRDefault="00842C48" w:rsidP="00E97582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E97582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 </w:t>
      </w:r>
      <w:r w:rsidR="00E97582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112A58"/>
    <w:rsid w:val="001178C9"/>
    <w:rsid w:val="0014227F"/>
    <w:rsid w:val="002603F9"/>
    <w:rsid w:val="002A2D20"/>
    <w:rsid w:val="002C2916"/>
    <w:rsid w:val="003B7D80"/>
    <w:rsid w:val="004C60C9"/>
    <w:rsid w:val="004D1AC7"/>
    <w:rsid w:val="004F248E"/>
    <w:rsid w:val="0050156A"/>
    <w:rsid w:val="00537792"/>
    <w:rsid w:val="006138DD"/>
    <w:rsid w:val="0061431D"/>
    <w:rsid w:val="00664D94"/>
    <w:rsid w:val="00740077"/>
    <w:rsid w:val="0076280B"/>
    <w:rsid w:val="00842C48"/>
    <w:rsid w:val="00876DFA"/>
    <w:rsid w:val="008A298E"/>
    <w:rsid w:val="00913AD2"/>
    <w:rsid w:val="00962B7B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F5300"/>
    <w:rsid w:val="00E1715C"/>
    <w:rsid w:val="00E30679"/>
    <w:rsid w:val="00E36D02"/>
    <w:rsid w:val="00E46A34"/>
    <w:rsid w:val="00E510D7"/>
    <w:rsid w:val="00E56C92"/>
    <w:rsid w:val="00E57BCF"/>
    <w:rsid w:val="00E80295"/>
    <w:rsid w:val="00E97582"/>
    <w:rsid w:val="00EC5977"/>
    <w:rsid w:val="00EF1F5E"/>
    <w:rsid w:val="00F168A7"/>
    <w:rsid w:val="00F56D0F"/>
    <w:rsid w:val="00F8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1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bessam</cp:lastModifiedBy>
  <cp:revision>3</cp:revision>
  <cp:lastPrinted>2013-04-29T15:03:00Z</cp:lastPrinted>
  <dcterms:created xsi:type="dcterms:W3CDTF">2013-06-09T19:04:00Z</dcterms:created>
  <dcterms:modified xsi:type="dcterms:W3CDTF">2013-06-10T04:06:00Z</dcterms:modified>
</cp:coreProperties>
</file>